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DD154B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DD154B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DD154B">
        <w:rPr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DD154B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DD154B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DD154B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DD154B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52010013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DD154B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41716C7F" w14:textId="62BF0E9A" w:rsidR="00053A97" w:rsidRPr="00DD154B" w:rsidRDefault="00020D5A" w:rsidP="003D7CA2">
      <w:pPr>
        <w:rPr>
          <w:rFonts w:ascii="Arial" w:hAnsi="Arial"/>
          <w:sz w:val="20"/>
          <w:szCs w:val="20"/>
          <w:lang w:val="en-US"/>
        </w:rPr>
      </w:pPr>
      <w:r w:rsidRPr="00DD154B">
        <w:rPr>
          <w:rFonts w:ascii="Arial" w:hAnsi="Arial"/>
          <w:sz w:val="21"/>
          <w:szCs w:val="21"/>
          <w:lang w:val="en-US"/>
        </w:rPr>
        <w:t>Proje</w:t>
      </w:r>
      <w:r w:rsidR="00DD154B" w:rsidRPr="00DD154B">
        <w:rPr>
          <w:rFonts w:ascii="Arial" w:hAnsi="Arial"/>
          <w:sz w:val="21"/>
          <w:szCs w:val="21"/>
          <w:lang w:val="en-US"/>
        </w:rPr>
        <w:t>c</w:t>
      </w:r>
      <w:r w:rsidRPr="00DD154B">
        <w:rPr>
          <w:rFonts w:ascii="Arial" w:hAnsi="Arial"/>
          <w:sz w:val="21"/>
          <w:szCs w:val="21"/>
          <w:lang w:val="en-US"/>
        </w:rPr>
        <w:t>t: {{project-name}}</w:t>
      </w:r>
    </w:p>
    <w:p w14:paraId="375C1669" w14:textId="50855056" w:rsidR="00020D5A" w:rsidRPr="00DD154B" w:rsidRDefault="00DD154B" w:rsidP="003D7CA2">
      <w:pPr>
        <w:rPr>
          <w:rFonts w:ascii="Arial" w:hAnsi="Arial"/>
          <w:sz w:val="21"/>
          <w:szCs w:val="21"/>
          <w:lang w:val="en-US"/>
        </w:rPr>
      </w:pPr>
      <w:r w:rsidRPr="00DD154B">
        <w:rPr>
          <w:rFonts w:ascii="Arial" w:hAnsi="Arial"/>
          <w:sz w:val="21"/>
          <w:szCs w:val="21"/>
          <w:lang w:val="en-US"/>
        </w:rPr>
        <w:t>Creator</w:t>
      </w:r>
      <w:r w:rsidR="00020D5A" w:rsidRPr="00DD154B">
        <w:rPr>
          <w:rFonts w:ascii="Arial" w:hAnsi="Arial"/>
          <w:sz w:val="21"/>
          <w:szCs w:val="21"/>
          <w:lang w:val="en-US"/>
        </w:rPr>
        <w:t>: {{Author}}</w:t>
      </w:r>
    </w:p>
    <w:p w14:paraId="0F6F342B" w14:textId="734A9922" w:rsidR="00A805D0" w:rsidRPr="00DD154B" w:rsidRDefault="00020D5A" w:rsidP="003D7CA2">
      <w:pPr>
        <w:rPr>
          <w:rFonts w:ascii="Arial" w:hAnsi="Arial"/>
          <w:sz w:val="21"/>
          <w:szCs w:val="21"/>
          <w:lang w:val="en-US"/>
        </w:rPr>
      </w:pPr>
      <w:r w:rsidRPr="00DD154B">
        <w:rPr>
          <w:rFonts w:ascii="Arial" w:hAnsi="Arial"/>
          <w:sz w:val="21"/>
          <w:szCs w:val="21"/>
          <w:lang w:val="en-US"/>
        </w:rPr>
        <w:t>Dat</w:t>
      </w:r>
      <w:r w:rsidR="00DD154B" w:rsidRPr="00DD154B">
        <w:rPr>
          <w:rFonts w:ascii="Arial" w:hAnsi="Arial"/>
          <w:sz w:val="21"/>
          <w:szCs w:val="21"/>
          <w:lang w:val="en-US"/>
        </w:rPr>
        <w:t>e</w:t>
      </w:r>
      <w:r w:rsidRPr="00DD154B">
        <w:rPr>
          <w:rFonts w:ascii="Arial" w:hAnsi="Arial"/>
          <w:sz w:val="21"/>
          <w:szCs w:val="21"/>
          <w:lang w:val="en-US"/>
        </w:rPr>
        <w:t>: {{Today}}</w:t>
      </w:r>
    </w:p>
    <w:bookmarkStart w:id="0" w:name="_hw03ohb9j2h6"/>
    <w:bookmarkEnd w:id="0"/>
    <w:p w14:paraId="0D07E136" w14:textId="199EB9BE" w:rsidR="00BB7C94" w:rsidRPr="00DD154B" w:rsidRDefault="00E67539" w:rsidP="00BB7C94">
      <w:pPr>
        <w:spacing w:line="240" w:lineRule="auto"/>
        <w:rPr>
          <w:rFonts w:ascii="Arial" w:hAnsi="Arial"/>
          <w:lang w:val="en-US"/>
        </w:rPr>
      </w:pPr>
      <w:r w:rsidRPr="00DD154B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DD154B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DD154B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66F939D5" w:rsidR="008E5F99" w:rsidRPr="00DD154B" w:rsidRDefault="00DD154B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 w:rsidRPr="00DD154B">
            <w:rPr>
              <w:rFonts w:ascii="Arial" w:hAnsi="Arial" w:cs="Arial"/>
            </w:rPr>
            <w:t>Table of Content</w:t>
          </w:r>
          <w:r w:rsidR="00E95D2B" w:rsidRPr="00DD154B">
            <w:rPr>
              <w:rFonts w:ascii="Arial" w:hAnsi="Arial" w:cs="Arial"/>
            </w:rPr>
            <w:tab/>
          </w:r>
        </w:p>
        <w:p w14:paraId="39638606" w14:textId="66A9C8E3" w:rsidR="00DD154B" w:rsidRDefault="00501A10">
          <w:pPr>
            <w:pStyle w:val="Verzeichnis1"/>
            <w:tabs>
              <w:tab w:val="right" w:pos="9730"/>
            </w:tabs>
            <w:rPr>
              <w:rFonts w:eastAsiaTheme="minorEastAsia" w:cstheme="minorBidi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DD154B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DD154B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DD154B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9333" w:history="1">
            <w:r w:rsidR="00DD154B" w:rsidRPr="002926F7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 w:rsidR="00DD154B">
              <w:rPr>
                <w:noProof/>
                <w:webHidden/>
              </w:rPr>
              <w:tab/>
            </w:r>
            <w:r w:rsidR="00DD154B">
              <w:rPr>
                <w:noProof/>
                <w:webHidden/>
              </w:rPr>
              <w:fldChar w:fldCharType="begin"/>
            </w:r>
            <w:r w:rsidR="00DD154B">
              <w:rPr>
                <w:noProof/>
                <w:webHidden/>
              </w:rPr>
              <w:instrText xml:space="preserve"> PAGEREF _Toc135919333 \h </w:instrText>
            </w:r>
            <w:r w:rsidR="00DD154B">
              <w:rPr>
                <w:noProof/>
                <w:webHidden/>
              </w:rPr>
            </w:r>
            <w:r w:rsidR="00DD154B">
              <w:rPr>
                <w:noProof/>
                <w:webHidden/>
              </w:rPr>
              <w:fldChar w:fldCharType="separate"/>
            </w:r>
            <w:r w:rsidR="00DD154B">
              <w:rPr>
                <w:noProof/>
                <w:webHidden/>
              </w:rPr>
              <w:t>3</w:t>
            </w:r>
            <w:r w:rsidR="00DD154B">
              <w:rPr>
                <w:noProof/>
                <w:webHidden/>
              </w:rPr>
              <w:fldChar w:fldCharType="end"/>
            </w:r>
          </w:hyperlink>
        </w:p>
        <w:p w14:paraId="3A196AB9" w14:textId="22DC023E" w:rsidR="00DD154B" w:rsidRDefault="00DD154B">
          <w:pPr>
            <w:pStyle w:val="Verzeichnis2"/>
            <w:tabs>
              <w:tab w:val="right" w:pos="9730"/>
            </w:tabs>
            <w:rPr>
              <w:rFonts w:eastAsiaTheme="minorEastAsia" w:cstheme="minorBidi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9334" w:history="1">
            <w:r w:rsidRPr="002926F7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_Toc135919334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DF5D10" w14:textId="7C200D2D" w:rsidR="008E5F99" w:rsidRPr="00DD154B" w:rsidRDefault="00501A10" w:rsidP="00053A97">
          <w:pPr>
            <w:rPr>
              <w:rFonts w:ascii="Arial" w:hAnsi="Arial"/>
              <w:lang w:val="en-US"/>
            </w:rPr>
          </w:pPr>
          <w:r w:rsidRPr="00DD154B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DD154B" w:rsidRDefault="008E5F99">
      <w:pPr>
        <w:spacing w:line="240" w:lineRule="auto"/>
        <w:rPr>
          <w:rFonts w:ascii="Arial" w:hAnsi="Arial"/>
          <w:lang w:val="en-US"/>
        </w:rPr>
      </w:pPr>
      <w:r w:rsidRPr="00DD154B">
        <w:rPr>
          <w:rFonts w:ascii="Arial" w:hAnsi="Arial"/>
          <w:lang w:val="en-US"/>
        </w:rPr>
        <w:br w:type="page"/>
      </w:r>
    </w:p>
    <w:p w14:paraId="4BF8E181" w14:textId="77777777" w:rsidR="00BB7C94" w:rsidRPr="00DD154B" w:rsidRDefault="00BB7C94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lastRenderedPageBreak/>
        <w:t>{{pins}}</w:t>
      </w:r>
    </w:p>
    <w:p w14:paraId="25EFE9FB" w14:textId="77777777" w:rsidR="00053A97" w:rsidRPr="00DD154B" w:rsidRDefault="00053A97" w:rsidP="00053A97">
      <w:pPr>
        <w:pStyle w:val="berschrift1"/>
        <w:rPr>
          <w:rFonts w:ascii="Arial" w:hAnsi="Arial" w:cs="Arial"/>
          <w:sz w:val="15"/>
          <w:lang w:val="en-US"/>
        </w:rPr>
      </w:pPr>
      <w:bookmarkStart w:id="1" w:name="_Toc509310938"/>
      <w:bookmarkStart w:id="2" w:name="_Toc515875245"/>
      <w:bookmarkStart w:id="3" w:name="_Toc135919333"/>
      <w:r w:rsidRPr="00DD154B">
        <w:rPr>
          <w:rFonts w:ascii="Arial" w:hAnsi="Arial" w:cs="Arial"/>
          <w:lang w:val="en-US"/>
        </w:rPr>
        <w:t>Pin #{{pin-number}}</w:t>
      </w:r>
      <w:bookmarkEnd w:id="1"/>
      <w:r w:rsidRPr="00DD154B">
        <w:rPr>
          <w:rFonts w:ascii="Arial" w:hAnsi="Arial" w:cs="Arial"/>
          <w:lang w:val="en-US"/>
        </w:rPr>
        <w:t xml:space="preserve"> – {{pin-title}}</w:t>
      </w:r>
      <w:bookmarkEnd w:id="2"/>
      <w:bookmarkEnd w:id="3"/>
    </w:p>
    <w:p w14:paraId="7FF00D09" w14:textId="77777777" w:rsidR="00245CDF" w:rsidRPr="00DD154B" w:rsidRDefault="00245CDF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FF337A" w:rsidRPr="00DD154B" w14:paraId="2C08696B" w14:textId="77777777" w:rsidTr="00E011A9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730FDB8" w14:textId="780571C4" w:rsidR="00FF337A" w:rsidRPr="00DD154B" w:rsidRDefault="00DD154B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DD154B">
              <w:rPr>
                <w:rFonts w:ascii="Arial" w:hAnsi="Arial"/>
                <w:lang w:val="en-US"/>
              </w:rPr>
              <w:t>Category</w:t>
            </w:r>
            <w:r w:rsidR="00FF337A" w:rsidRPr="00DD154B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6D824199" w14:textId="77777777" w:rsidR="00FF337A" w:rsidRPr="00DD154B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DD154B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391B8EE8" w14:textId="77777777" w:rsidR="00FF337A" w:rsidRPr="00DD154B" w:rsidRDefault="00FF337A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DD154B">
              <w:rPr>
                <w:rFonts w:ascii="Arial" w:hAnsi="Arial"/>
                <w:lang w:val="en-US"/>
              </w:rPr>
              <w:t>Plan:</w:t>
            </w:r>
          </w:p>
        </w:tc>
        <w:tc>
          <w:tcPr>
            <w:tcW w:w="4252" w:type="dxa"/>
            <w:vAlign w:val="bottom"/>
          </w:tcPr>
          <w:p w14:paraId="71462BBA" w14:textId="77777777" w:rsidR="00FF337A" w:rsidRPr="00DD154B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DD154B">
              <w:rPr>
                <w:rFonts w:ascii="Arial" w:hAnsi="Arial"/>
                <w:sz w:val="20"/>
                <w:szCs w:val="20"/>
                <w:lang w:val="en-US"/>
              </w:rPr>
              <w:t>{{pin-plan-name}}</w:t>
            </w:r>
            <w:r w:rsidR="00B0761C" w:rsidRPr="00DD154B">
              <w:rPr>
                <w:rFonts w:ascii="Arial" w:hAnsi="Arial"/>
                <w:sz w:val="20"/>
                <w:szCs w:val="20"/>
                <w:lang w:val="en-US"/>
              </w:rPr>
              <w:t xml:space="preserve"> </w:t>
            </w:r>
            <w:r w:rsidR="00CB213E" w:rsidRPr="00DD154B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V</w:t>
            </w:r>
            <w:r w:rsidRPr="00DD154B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{{pin-plan-version}}</w:t>
            </w:r>
          </w:p>
        </w:tc>
      </w:tr>
      <w:tr w:rsidR="00FF337A" w:rsidRPr="00DD154B" w14:paraId="424FECB6" w14:textId="77777777" w:rsidTr="00E011A9">
        <w:trPr>
          <w:trHeight w:val="264"/>
        </w:trPr>
        <w:tc>
          <w:tcPr>
            <w:tcW w:w="1560" w:type="dxa"/>
            <w:shd w:val="clear" w:color="auto" w:fill="auto"/>
          </w:tcPr>
          <w:p w14:paraId="59C1089C" w14:textId="77777777" w:rsidR="00FF337A" w:rsidRPr="00DD154B" w:rsidRDefault="00FF337A" w:rsidP="00E76EB8">
            <w:pPr>
              <w:pStyle w:val="PinBeschreibung"/>
              <w:rPr>
                <w:rFonts w:ascii="Arial" w:hAnsi="Arial"/>
                <w:lang w:val="en-US"/>
              </w:rPr>
            </w:pPr>
            <w:r w:rsidRPr="00DD154B">
              <w:rPr>
                <w:rFonts w:ascii="Arial" w:hAnsi="Arial"/>
                <w:lang w:val="en-US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5D74213C" w14:textId="77777777" w:rsidR="00FF337A" w:rsidRPr="00DD154B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DD154B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4B2BEF76" w14:textId="38CDEB6A" w:rsidR="00FF337A" w:rsidRPr="00DD154B" w:rsidRDefault="00DD154B" w:rsidP="00E76EB8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Creator</w:t>
            </w:r>
            <w:r w:rsidR="00FF337A" w:rsidRPr="00DD154B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6F8E5496" w14:textId="77777777" w:rsidR="00FF337A" w:rsidRPr="00DD154B" w:rsidRDefault="00FF337A" w:rsidP="002B2627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DD154B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</w:t>
            </w:r>
            <w:r w:rsidR="00B0761C" w:rsidRPr="00DD154B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/ </w:t>
            </w:r>
            <w:r w:rsidRPr="00DD154B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0F38E374" w14:textId="77777777" w:rsidR="00B0761C" w:rsidRPr="00DD154B" w:rsidRDefault="00B0761C">
      <w:pPr>
        <w:rPr>
          <w:rFonts w:ascii="Arial" w:hAnsi="Arial"/>
          <w:sz w:val="2"/>
          <w:szCs w:val="2"/>
          <w:lang w:val="en-US"/>
        </w:rPr>
      </w:pPr>
    </w:p>
    <w:p w14:paraId="147A8ABF" w14:textId="77777777" w:rsidR="00EE6EFC" w:rsidRPr="00DD154B" w:rsidRDefault="00EE6EF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{{if-tasks}}</w:t>
      </w:r>
    </w:p>
    <w:p w14:paraId="3C297E4E" w14:textId="77777777" w:rsidR="00C36F6C" w:rsidRPr="00DD154B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{{tasks}}</w:t>
      </w:r>
    </w:p>
    <w:p w14:paraId="1EDF43AA" w14:textId="5B5AE5FD" w:rsidR="00B0761C" w:rsidRPr="00DD154B" w:rsidRDefault="00DD154B" w:rsidP="00B0761C">
      <w:pPr>
        <w:pStyle w:val="berschrift2"/>
        <w:rPr>
          <w:rFonts w:ascii="Arial" w:hAnsi="Arial"/>
          <w:lang w:val="en-US"/>
        </w:rPr>
      </w:pPr>
      <w:bookmarkStart w:id="4" w:name="_Toc509310939"/>
      <w:bookmarkStart w:id="5" w:name="_Toc515875246"/>
      <w:bookmarkStart w:id="6" w:name="_Toc135919334"/>
      <w:r w:rsidRPr="00DD154B">
        <w:rPr>
          <w:rFonts w:ascii="Arial" w:hAnsi="Arial"/>
          <w:lang w:val="en-US"/>
        </w:rPr>
        <w:t>Task</w:t>
      </w:r>
      <w:r w:rsidR="00B0761C" w:rsidRPr="00DD154B">
        <w:rPr>
          <w:rFonts w:ascii="Arial" w:hAnsi="Arial"/>
          <w:lang w:val="en-US"/>
        </w:rPr>
        <w:t xml:space="preserve"> #{{task-number}} {{task-title}}</w:t>
      </w:r>
      <w:bookmarkEnd w:id="4"/>
      <w:bookmarkEnd w:id="5"/>
      <w:bookmarkEnd w:id="6"/>
    </w:p>
    <w:p w14:paraId="7633959D" w14:textId="77777777" w:rsidR="00F771B3" w:rsidRPr="00DD154B" w:rsidRDefault="00F771B3" w:rsidP="00C36F6C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C36F6C" w:rsidRPr="00DD154B" w14:paraId="2F201F8E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FA577" w14:textId="335A558B" w:rsidR="00C36F6C" w:rsidRPr="00DD154B" w:rsidRDefault="00DD154B" w:rsidP="00FF2757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Assignee</w:t>
            </w:r>
            <w:r w:rsidR="00C36F6C" w:rsidRPr="00DD154B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BA2C4" w14:textId="77777777" w:rsidR="00C36F6C" w:rsidRPr="00DD154B" w:rsidRDefault="00C36F6C" w:rsidP="00402AC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DD154B">
              <w:rPr>
                <w:rFonts w:ascii="Arial" w:hAnsi="Arial"/>
                <w:sz w:val="18"/>
                <w:szCs w:val="18"/>
                <w:lang w:val="en-US"/>
              </w:rPr>
              <w:t>{{task-assignee}}</w:t>
            </w:r>
            <w:r w:rsidR="00B0761C" w:rsidRPr="00DD154B">
              <w:rPr>
                <w:rFonts w:ascii="Arial" w:hAnsi="Arial"/>
                <w:sz w:val="18"/>
                <w:szCs w:val="18"/>
                <w:lang w:val="en-US"/>
              </w:rPr>
              <w:t xml:space="preserve"> </w:t>
            </w:r>
            <w:r w:rsidR="00E011A9" w:rsidRPr="00DD154B">
              <w:rPr>
                <w:rFonts w:ascii="Arial" w:hAnsi="Arial"/>
                <w:sz w:val="18"/>
                <w:szCs w:val="18"/>
                <w:lang w:val="en-US"/>
              </w:rPr>
              <w:t>-</w:t>
            </w:r>
            <w:r w:rsidRPr="00DD154B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DD154B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E011A9" w:rsidRPr="00DD154B" w14:paraId="6D07D215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76938" w14:textId="77777777" w:rsidR="00E011A9" w:rsidRPr="00DD154B" w:rsidRDefault="00E011A9" w:rsidP="00FF2757">
            <w:pPr>
              <w:pStyle w:val="PinBeschreibung"/>
              <w:rPr>
                <w:rFonts w:ascii="Arial" w:hAnsi="Arial"/>
                <w:lang w:val="en-US"/>
              </w:rPr>
            </w:pPr>
            <w:r w:rsidRPr="00DD154B">
              <w:rPr>
                <w:rFonts w:ascii="Arial" w:hAnsi="Arial"/>
                <w:lang w:val="en-US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3C72FE" w14:textId="77777777" w:rsidR="00E011A9" w:rsidRPr="00DD154B" w:rsidRDefault="00E011A9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DD154B">
              <w:rPr>
                <w:rFonts w:ascii="Arial" w:hAnsi="Arial"/>
                <w:lang w:val="en-US"/>
              </w:rPr>
              <w:t>{{</w:t>
            </w:r>
            <w:proofErr w:type="spellStart"/>
            <w:r w:rsidRPr="00DD154B">
              <w:rPr>
                <w:rFonts w:ascii="Arial" w:hAnsi="Arial"/>
                <w:lang w:val="en-US"/>
              </w:rPr>
              <w:t>taskstatus</w:t>
            </w:r>
            <w:proofErr w:type="spellEnd"/>
            <w:r w:rsidRPr="00DD154B">
              <w:rPr>
                <w:rFonts w:ascii="Arial" w:hAnsi="Arial"/>
                <w:lang w:val="en-US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14589D" w14:textId="742BDA91" w:rsidR="00E011A9" w:rsidRPr="00DD154B" w:rsidRDefault="00DD154B" w:rsidP="00FF2757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Due date</w:t>
            </w:r>
            <w:r w:rsidR="00E011A9" w:rsidRPr="00DD154B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82672" w14:textId="77777777" w:rsidR="00E011A9" w:rsidRPr="00DD154B" w:rsidRDefault="00E011A9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DD154B">
              <w:rPr>
                <w:rFonts w:ascii="Arial" w:hAnsi="Arial"/>
                <w:lang w:val="en-US"/>
              </w:rPr>
              <w:t>{{task-due-date}}</w:t>
            </w:r>
          </w:p>
        </w:tc>
      </w:tr>
      <w:tr w:rsidR="00C36F6C" w:rsidRPr="00DD154B" w14:paraId="20A0CE3E" w14:textId="77777777" w:rsidTr="00FF2757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135455" w14:textId="69EFA359" w:rsidR="00C36F6C" w:rsidRPr="00DD154B" w:rsidRDefault="00DD154B" w:rsidP="00FF2757">
            <w:pPr>
              <w:pStyle w:val="PinBeschreibung"/>
              <w:rPr>
                <w:rFonts w:ascii="Arial" w:hAnsi="Arial"/>
                <w:lang w:val="en-US"/>
              </w:rPr>
            </w:pPr>
            <w:r>
              <w:rPr>
                <w:rFonts w:ascii="Arial" w:hAnsi="Arial"/>
                <w:lang w:val="en-US"/>
              </w:rPr>
              <w:t>Creator</w:t>
            </w:r>
            <w:r w:rsidR="00C36F6C" w:rsidRPr="00DD154B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971F83" w14:textId="77777777" w:rsidR="00C36F6C" w:rsidRPr="00DD154B" w:rsidRDefault="00C36F6C" w:rsidP="00E00CF4">
            <w:pPr>
              <w:pStyle w:val="Taskstandard"/>
              <w:rPr>
                <w:rFonts w:ascii="Arial" w:hAnsi="Arial"/>
                <w:lang w:val="en-US"/>
              </w:rPr>
            </w:pPr>
            <w:r w:rsidRPr="00DD154B">
              <w:rPr>
                <w:rFonts w:ascii="Arial" w:hAnsi="Arial"/>
                <w:color w:val="000000" w:themeColor="text1"/>
                <w:lang w:val="en-US"/>
              </w:rPr>
              <w:t>{{task-created-by}}</w:t>
            </w:r>
            <w:r w:rsidR="00E011A9" w:rsidRPr="00DD154B">
              <w:rPr>
                <w:rFonts w:ascii="Arial" w:hAnsi="Arial"/>
                <w:color w:val="000000" w:themeColor="text1"/>
                <w:lang w:val="en-US"/>
              </w:rPr>
              <w:t xml:space="preserve"> -</w:t>
            </w:r>
            <w:r w:rsidR="00E011A9" w:rsidRPr="00DD154B">
              <w:rPr>
                <w:rFonts w:ascii="Arial" w:hAnsi="Arial"/>
                <w:color w:val="A6A6A6" w:themeColor="background1" w:themeShade="A6"/>
                <w:lang w:val="en-US"/>
              </w:rPr>
              <w:t xml:space="preserve"> </w:t>
            </w:r>
            <w:r w:rsidRPr="00DD154B">
              <w:rPr>
                <w:rFonts w:ascii="Arial" w:hAnsi="Arial"/>
                <w:color w:val="A6A6A6" w:themeColor="background1" w:themeShade="A6"/>
                <w:lang w:val="en-US"/>
              </w:rPr>
              <w:t>({{task-created}})</w:t>
            </w:r>
          </w:p>
        </w:tc>
      </w:tr>
    </w:tbl>
    <w:p w14:paraId="5414D858" w14:textId="77777777" w:rsidR="0077598A" w:rsidRPr="00DD154B" w:rsidRDefault="0077598A" w:rsidP="00C36F6C">
      <w:pPr>
        <w:rPr>
          <w:rFonts w:ascii="Arial" w:hAnsi="Arial"/>
          <w:sz w:val="2"/>
          <w:szCs w:val="2"/>
          <w:lang w:val="en-US"/>
        </w:rPr>
      </w:pPr>
    </w:p>
    <w:p w14:paraId="17AEA4CE" w14:textId="77777777" w:rsidR="00B42364" w:rsidRPr="00DD154B" w:rsidRDefault="00B42364" w:rsidP="00B42364">
      <w:pPr>
        <w:rPr>
          <w:rFonts w:ascii="Arial" w:hAnsi="Arial"/>
          <w:sz w:val="18"/>
          <w:szCs w:val="18"/>
          <w:lang w:val="en-US"/>
        </w:rPr>
      </w:pPr>
      <w:r w:rsidRPr="00DD154B">
        <w:rPr>
          <w:rFonts w:ascii="Arial" w:hAnsi="Arial"/>
          <w:sz w:val="18"/>
          <w:szCs w:val="18"/>
          <w:lang w:val="en-US"/>
        </w:rPr>
        <w:t>{{all-datasets}}</w:t>
      </w:r>
    </w:p>
    <w:p w14:paraId="26FCD92A" w14:textId="536F02D7" w:rsidR="00B42364" w:rsidRPr="00DD154B" w:rsidRDefault="00B42364" w:rsidP="00C36F6C">
      <w:pPr>
        <w:rPr>
          <w:rFonts w:ascii="Arial" w:hAnsi="Arial"/>
          <w:sz w:val="18"/>
          <w:szCs w:val="18"/>
          <w:lang w:val="en-US"/>
        </w:rPr>
      </w:pPr>
      <w:r w:rsidRPr="00DD154B">
        <w:rPr>
          <w:rFonts w:ascii="Arial" w:hAnsi="Arial"/>
          <w:sz w:val="18"/>
          <w:szCs w:val="18"/>
          <w:lang w:val="en-US"/>
        </w:rPr>
        <w:t>{{all-pf}}</w:t>
      </w:r>
    </w:p>
    <w:p w14:paraId="3EBC8E2C" w14:textId="0A84E2C8" w:rsidR="00C36F6C" w:rsidRPr="00DD154B" w:rsidRDefault="00C36F6C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{{/tasks}}</w:t>
      </w:r>
    </w:p>
    <w:p w14:paraId="62A6FE88" w14:textId="77777777" w:rsidR="00CB47CC" w:rsidRPr="00DD154B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{{end-if-tasks}}</w:t>
      </w:r>
    </w:p>
    <w:p w14:paraId="3B7F8B5C" w14:textId="77777777" w:rsidR="009A34EB" w:rsidRPr="00DD154B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{{if-media}}</w:t>
      </w:r>
    </w:p>
    <w:p w14:paraId="27122E1A" w14:textId="77777777" w:rsidR="00F5574C" w:rsidRPr="00DD154B" w:rsidRDefault="00F5574C" w:rsidP="00020D5A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{{picture-table-</w:t>
      </w:r>
      <w:r w:rsidR="0077598A" w:rsidRPr="00DD154B">
        <w:rPr>
          <w:rFonts w:ascii="Arial" w:hAnsi="Arial"/>
          <w:sz w:val="10"/>
          <w:szCs w:val="10"/>
          <w:lang w:val="en-US"/>
        </w:rPr>
        <w:t>medium</w:t>
      </w:r>
      <w:r w:rsidRPr="00DD154B">
        <w:rPr>
          <w:rFonts w:ascii="Arial" w:hAnsi="Arial"/>
          <w:sz w:val="10"/>
          <w:szCs w:val="10"/>
          <w:lang w:val="en-US"/>
        </w:rPr>
        <w:t>}}</w:t>
      </w:r>
    </w:p>
    <w:p w14:paraId="7F7F6193" w14:textId="77777777" w:rsidR="00C36F6C" w:rsidRPr="00DD154B" w:rsidRDefault="00C36F6C" w:rsidP="00C36F6C">
      <w:pPr>
        <w:rPr>
          <w:rFonts w:ascii="Arial" w:hAnsi="Arial"/>
          <w:sz w:val="13"/>
          <w:szCs w:val="13"/>
          <w:lang w:val="en-US"/>
        </w:rPr>
      </w:pPr>
      <w:r w:rsidRPr="00DD154B">
        <w:rPr>
          <w:rFonts w:ascii="Arial" w:hAnsi="Arial"/>
          <w:sz w:val="13"/>
          <w:szCs w:val="13"/>
          <w:lang w:val="en-US"/>
        </w:rPr>
        <w:t>{{pin</w:t>
      </w:r>
      <w:r w:rsidR="00E76EB8" w:rsidRPr="00DD154B">
        <w:rPr>
          <w:rFonts w:ascii="Arial" w:hAnsi="Arial"/>
          <w:sz w:val="13"/>
          <w:szCs w:val="13"/>
          <w:lang w:val="en-US"/>
        </w:rPr>
        <w:t>-notes</w:t>
      </w:r>
      <w:r w:rsidR="00020D5A" w:rsidRPr="00DD154B">
        <w:rPr>
          <w:rFonts w:ascii="Arial" w:hAnsi="Arial"/>
          <w:sz w:val="13"/>
          <w:szCs w:val="13"/>
          <w:lang w:val="en-US"/>
        </w:rPr>
        <w:t>-format</w:t>
      </w:r>
      <w:r w:rsidRPr="00DD154B">
        <w:rPr>
          <w:rFonts w:ascii="Arial" w:hAnsi="Arial"/>
          <w:sz w:val="13"/>
          <w:szCs w:val="13"/>
          <w:lang w:val="en-US"/>
        </w:rPr>
        <w:t>}}</w:t>
      </w:r>
    </w:p>
    <w:p w14:paraId="54CF4534" w14:textId="77777777" w:rsidR="00020D5A" w:rsidRPr="00DD154B" w:rsidRDefault="00020D5A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{{pin-media-without-notes}}</w:t>
      </w:r>
    </w:p>
    <w:p w14:paraId="2E9EBF06" w14:textId="77777777" w:rsidR="009A34EB" w:rsidRPr="00DD154B" w:rsidRDefault="009A34EB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{{end-if-media}}</w:t>
      </w:r>
    </w:p>
    <w:p w14:paraId="1B130892" w14:textId="77777777" w:rsidR="00402AC2" w:rsidRPr="00DD154B" w:rsidRDefault="00402AC2" w:rsidP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DD154B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DD154B">
        <w:rPr>
          <w:rFonts w:ascii="Arial" w:hAnsi="Arial"/>
          <w:sz w:val="10"/>
          <w:szCs w:val="10"/>
          <w:lang w:val="en-US"/>
        </w:rPr>
        <w:t>}}</w:t>
      </w:r>
    </w:p>
    <w:p w14:paraId="443C9624" w14:textId="77777777" w:rsidR="00E76EB8" w:rsidRPr="00DD154B" w:rsidRDefault="00C36F6C">
      <w:pPr>
        <w:rPr>
          <w:rFonts w:ascii="Arial" w:hAnsi="Arial"/>
          <w:sz w:val="10"/>
          <w:szCs w:val="10"/>
          <w:lang w:val="en-US"/>
        </w:rPr>
      </w:pPr>
      <w:r w:rsidRPr="00DD154B">
        <w:rPr>
          <w:rFonts w:ascii="Arial" w:hAnsi="Arial"/>
          <w:sz w:val="10"/>
          <w:szCs w:val="10"/>
          <w:lang w:val="en-US"/>
        </w:rPr>
        <w:t>{{/pins}}</w:t>
      </w:r>
    </w:p>
    <w:sectPr w:rsidR="00E76EB8" w:rsidRPr="00DD154B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58670F" w14:textId="77777777" w:rsidR="00001B7B" w:rsidRDefault="00001B7B" w:rsidP="00BB7C94">
      <w:pPr>
        <w:spacing w:line="240" w:lineRule="auto"/>
      </w:pPr>
      <w:r>
        <w:separator/>
      </w:r>
    </w:p>
  </w:endnote>
  <w:endnote w:type="continuationSeparator" w:id="0">
    <w:p w14:paraId="79654317" w14:textId="77777777" w:rsidR="00001B7B" w:rsidRDefault="00001B7B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300F35F9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DD154B">
      <w:rPr>
        <w:rFonts w:ascii="Arial" w:hAnsi="Arial"/>
        <w:sz w:val="18"/>
        <w:szCs w:val="18"/>
      </w:rPr>
      <w:t>of</w:t>
    </w:r>
    <w:r w:rsidRPr="00B42364">
      <w:rPr>
        <w:rFonts w:ascii="Arial" w:hAnsi="Arial"/>
        <w:sz w:val="18"/>
        <w:szCs w:val="18"/>
      </w:rPr>
      <w:t xml:space="preserve">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</w:t>
    </w:r>
    <w:r w:rsidR="00DD154B">
      <w:rPr>
        <w:rFonts w:ascii="Arial" w:hAnsi="Arial"/>
        <w:sz w:val="18"/>
        <w:szCs w:val="18"/>
      </w:rPr>
      <w:t>pages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7613F5" w14:textId="77777777" w:rsidR="00001B7B" w:rsidRDefault="00001B7B" w:rsidP="00BB7C94">
      <w:pPr>
        <w:spacing w:line="240" w:lineRule="auto"/>
      </w:pPr>
      <w:r>
        <w:separator/>
      </w:r>
    </w:p>
  </w:footnote>
  <w:footnote w:type="continuationSeparator" w:id="0">
    <w:p w14:paraId="011FE382" w14:textId="77777777" w:rsidR="00001B7B" w:rsidRDefault="00001B7B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736B2D85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</w:t>
    </w:r>
    <w:r w:rsidR="00DD154B">
      <w:rPr>
        <w:rFonts w:ascii="Arial" w:hAnsi="Arial"/>
        <w:sz w:val="20"/>
        <w:szCs w:val="20"/>
      </w:rPr>
      <w:t>e</w:t>
    </w:r>
    <w:r w:rsidRPr="00B42364">
      <w:rPr>
        <w:rFonts w:ascii="Arial" w:hAnsi="Arial"/>
        <w:sz w:val="20"/>
        <w:szCs w:val="20"/>
      </w:rPr>
      <w:t>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1B7B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97B49"/>
    <w:rsid w:val="00AB0F8A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D962C3"/>
    <w:rsid w:val="00DD154B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A484C2-B241-4105-A94B-9D89400BCB88}"/>
</file>

<file path=customXml/itemProps3.xml><?xml version="1.0" encoding="utf-8"?>
<ds:datastoreItem xmlns:ds="http://schemas.openxmlformats.org/officeDocument/2006/customXml" ds:itemID="{72A0B702-7426-47EA-B822-BC14BD0DE8F2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132</Words>
  <Characters>835</Characters>
  <Application>Microsoft Office Word</Application>
  <DocSecurity>0</DocSecurity>
  <Lines>6</Lines>
  <Paragraphs>1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33</cp:revision>
  <dcterms:created xsi:type="dcterms:W3CDTF">2020-12-02T13:32:00Z</dcterms:created>
  <dcterms:modified xsi:type="dcterms:W3CDTF">2023-05-25T13:02:00Z</dcterms:modified>
</cp:coreProperties>
</file>